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41C" w:rsidRDefault="00F8741C" w:rsidP="00F8741C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文本相符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2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F8741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41C" w:rsidRDefault="00F8741C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41C" w:rsidRDefault="00F8741C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41C" w:rsidRDefault="00F8741C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41C" w:rsidRDefault="00F8741C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41C" w:rsidRDefault="00F8741C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F8741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41C" w:rsidRDefault="00F8741C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8741C" w:rsidRDefault="00F8741C" w:rsidP="00B2334E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8741C" w:rsidRDefault="00F8741C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8741C" w:rsidRDefault="00F8741C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8741C" w:rsidRDefault="00F8741C" w:rsidP="00B233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F8741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41C" w:rsidRDefault="00F8741C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申请人的户口簿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8741C" w:rsidRDefault="00F8741C" w:rsidP="00B2334E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8741C" w:rsidRDefault="00F8741C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8741C" w:rsidRDefault="00F8741C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8741C" w:rsidRDefault="00F8741C" w:rsidP="00B233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F8741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41C" w:rsidRDefault="00F8741C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文本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8741C" w:rsidRDefault="00F8741C" w:rsidP="00263EE8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8741C" w:rsidRDefault="00F8741C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8741C" w:rsidRDefault="00F8741C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8741C" w:rsidRDefault="00F8741C" w:rsidP="00B233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F8741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41C" w:rsidRDefault="00F8741C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8741C" w:rsidRDefault="00F8741C" w:rsidP="00B2334E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8741C" w:rsidRDefault="00F8741C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8741C" w:rsidRDefault="00F8741C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8741C" w:rsidRDefault="00F8741C" w:rsidP="00B233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F8741C" w:rsidRDefault="00F8741C" w:rsidP="00FF03EF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</w:p>
    <w:p w:rsidR="00F8741C" w:rsidRDefault="00F8741C" w:rsidP="00FF03EF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>2</w:t>
      </w:r>
      <w:r>
        <w:rPr>
          <w:rFonts w:ascii="黑体" w:eastAsia="黑体" w:hAnsi="黑体" w:cs="黑体" w:hint="eastAsia"/>
          <w:sz w:val="21"/>
          <w:szCs w:val="21"/>
        </w:rPr>
        <w:t>、最快办结时限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25"/>
        <w:gridCol w:w="1140"/>
        <w:gridCol w:w="1656"/>
        <w:gridCol w:w="4119"/>
      </w:tblGrid>
      <w:tr w:rsidR="00F8741C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41C" w:rsidRDefault="00F8741C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8741C" w:rsidRDefault="00F8741C" w:rsidP="00B2334E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</w:p>
        </w:tc>
      </w:tr>
      <w:tr w:rsidR="00F8741C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41C" w:rsidRDefault="00F8741C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8741C" w:rsidRDefault="00F8741C" w:rsidP="00B233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41C" w:rsidRDefault="00F8741C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8741C" w:rsidRDefault="00F8741C" w:rsidP="00B2334E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申请人提供充足的申请资料即可受理。</w:t>
            </w:r>
          </w:p>
        </w:tc>
      </w:tr>
      <w:tr w:rsidR="00F8741C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41C" w:rsidRDefault="00F8741C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8741C" w:rsidRDefault="00F8741C" w:rsidP="00B233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41C" w:rsidRDefault="00F8741C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8741C" w:rsidRDefault="00F8741C" w:rsidP="00B2334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F8741C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41C" w:rsidRDefault="00F8741C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8741C" w:rsidRDefault="00F8741C" w:rsidP="00B233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41C" w:rsidRDefault="00F8741C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8741C" w:rsidRDefault="00F8741C" w:rsidP="00B2334E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F8741C" w:rsidRPr="00412996" w:rsidRDefault="00F8741C" w:rsidP="00263EE8">
      <w:pPr>
        <w:rPr>
          <w:rFonts w:cs="Times New Roman"/>
        </w:rPr>
      </w:pPr>
    </w:p>
    <w:p w:rsidR="00F8741C" w:rsidRPr="002B0D42" w:rsidRDefault="00F8741C" w:rsidP="00263EE8">
      <w:pPr>
        <w:rPr>
          <w:rFonts w:cs="Times New Roman"/>
        </w:rPr>
      </w:pPr>
    </w:p>
    <w:p w:rsidR="00F8741C" w:rsidRPr="00263EE8" w:rsidRDefault="00F8741C">
      <w:pPr>
        <w:rPr>
          <w:rFonts w:cs="Times New Roman"/>
        </w:rPr>
      </w:pPr>
    </w:p>
    <w:sectPr w:rsidR="00F8741C" w:rsidRPr="00263EE8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741C" w:rsidRDefault="00F8741C" w:rsidP="00263EE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F8741C" w:rsidRDefault="00F8741C" w:rsidP="00263EE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741C" w:rsidRDefault="00F8741C" w:rsidP="00263EE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F8741C" w:rsidRDefault="00F8741C" w:rsidP="00263EE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07F8"/>
    <w:rsid w:val="00000DE3"/>
    <w:rsid w:val="0000267B"/>
    <w:rsid w:val="000049E9"/>
    <w:rsid w:val="00005133"/>
    <w:rsid w:val="00006B9F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472B0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0D1F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E0737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4CDF"/>
    <w:rsid w:val="00187DDD"/>
    <w:rsid w:val="00190F3C"/>
    <w:rsid w:val="001915B6"/>
    <w:rsid w:val="0019272E"/>
    <w:rsid w:val="00192881"/>
    <w:rsid w:val="00194430"/>
    <w:rsid w:val="00194B32"/>
    <w:rsid w:val="001968CB"/>
    <w:rsid w:val="0019797C"/>
    <w:rsid w:val="00197BC8"/>
    <w:rsid w:val="001A3038"/>
    <w:rsid w:val="001A6AA8"/>
    <w:rsid w:val="001B3330"/>
    <w:rsid w:val="001B3F9B"/>
    <w:rsid w:val="001B6097"/>
    <w:rsid w:val="001B75B1"/>
    <w:rsid w:val="001C0263"/>
    <w:rsid w:val="001C04CC"/>
    <w:rsid w:val="001C2A8F"/>
    <w:rsid w:val="001C4B5B"/>
    <w:rsid w:val="001C5668"/>
    <w:rsid w:val="001C5DEC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52EE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EE8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78B9"/>
    <w:rsid w:val="00297989"/>
    <w:rsid w:val="00297F6B"/>
    <w:rsid w:val="002A08C1"/>
    <w:rsid w:val="002A0C4F"/>
    <w:rsid w:val="002A4C4F"/>
    <w:rsid w:val="002A5741"/>
    <w:rsid w:val="002A699A"/>
    <w:rsid w:val="002A7312"/>
    <w:rsid w:val="002A7FDB"/>
    <w:rsid w:val="002B0B89"/>
    <w:rsid w:val="002B0D42"/>
    <w:rsid w:val="002B0DB9"/>
    <w:rsid w:val="002B4851"/>
    <w:rsid w:val="002B4B1A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5F7B"/>
    <w:rsid w:val="00310509"/>
    <w:rsid w:val="00310D14"/>
    <w:rsid w:val="00312830"/>
    <w:rsid w:val="00312A9C"/>
    <w:rsid w:val="00313CEA"/>
    <w:rsid w:val="00316EA4"/>
    <w:rsid w:val="00317EAF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2927"/>
    <w:rsid w:val="00332CF7"/>
    <w:rsid w:val="00335342"/>
    <w:rsid w:val="003362BA"/>
    <w:rsid w:val="00337011"/>
    <w:rsid w:val="003413A3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2996"/>
    <w:rsid w:val="004138AC"/>
    <w:rsid w:val="00414A45"/>
    <w:rsid w:val="004162B6"/>
    <w:rsid w:val="00416C53"/>
    <w:rsid w:val="004175A6"/>
    <w:rsid w:val="00420284"/>
    <w:rsid w:val="00420D03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1D8B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1CFE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57E7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1695"/>
    <w:rsid w:val="00542A91"/>
    <w:rsid w:val="00543FA7"/>
    <w:rsid w:val="005478A1"/>
    <w:rsid w:val="00550F5E"/>
    <w:rsid w:val="005520C7"/>
    <w:rsid w:val="00552778"/>
    <w:rsid w:val="00552ED1"/>
    <w:rsid w:val="0055507F"/>
    <w:rsid w:val="00557F35"/>
    <w:rsid w:val="00561ACB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2670"/>
    <w:rsid w:val="005B4DD3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06A0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2A0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72A6"/>
    <w:rsid w:val="00677976"/>
    <w:rsid w:val="00680EA9"/>
    <w:rsid w:val="0068167E"/>
    <w:rsid w:val="00682474"/>
    <w:rsid w:val="00682E3E"/>
    <w:rsid w:val="00683C30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2BCC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4B74"/>
    <w:rsid w:val="006F627F"/>
    <w:rsid w:val="00701347"/>
    <w:rsid w:val="00704D3A"/>
    <w:rsid w:val="00705968"/>
    <w:rsid w:val="00710B4E"/>
    <w:rsid w:val="00711C9B"/>
    <w:rsid w:val="00712381"/>
    <w:rsid w:val="00712621"/>
    <w:rsid w:val="007141A4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2737"/>
    <w:rsid w:val="007C5F4A"/>
    <w:rsid w:val="007C657B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976"/>
    <w:rsid w:val="007D6ACA"/>
    <w:rsid w:val="007E20FD"/>
    <w:rsid w:val="007E3E45"/>
    <w:rsid w:val="007E46DB"/>
    <w:rsid w:val="007E50DF"/>
    <w:rsid w:val="007E511F"/>
    <w:rsid w:val="007E671E"/>
    <w:rsid w:val="007E76E1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3D15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C79E4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4D70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4DC6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2E27"/>
    <w:rsid w:val="00AF3238"/>
    <w:rsid w:val="00AF3337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334E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36B"/>
    <w:rsid w:val="00B846E7"/>
    <w:rsid w:val="00B8609A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20AF"/>
    <w:rsid w:val="00BA3C99"/>
    <w:rsid w:val="00BA420C"/>
    <w:rsid w:val="00BA4EF3"/>
    <w:rsid w:val="00BA586F"/>
    <w:rsid w:val="00BA6AF2"/>
    <w:rsid w:val="00BA7A45"/>
    <w:rsid w:val="00BB18AA"/>
    <w:rsid w:val="00BB4CA4"/>
    <w:rsid w:val="00BB55CF"/>
    <w:rsid w:val="00BB6059"/>
    <w:rsid w:val="00BB74F8"/>
    <w:rsid w:val="00BB7C7B"/>
    <w:rsid w:val="00BC09CA"/>
    <w:rsid w:val="00BC288A"/>
    <w:rsid w:val="00BC5958"/>
    <w:rsid w:val="00BD1932"/>
    <w:rsid w:val="00BD2480"/>
    <w:rsid w:val="00BD40CB"/>
    <w:rsid w:val="00BD5995"/>
    <w:rsid w:val="00BD62C0"/>
    <w:rsid w:val="00BD6789"/>
    <w:rsid w:val="00BE0099"/>
    <w:rsid w:val="00BE101E"/>
    <w:rsid w:val="00BE19AE"/>
    <w:rsid w:val="00BE1FC3"/>
    <w:rsid w:val="00BE3490"/>
    <w:rsid w:val="00BE3AB9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769B5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0521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2A3D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176C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4B1C"/>
    <w:rsid w:val="00ED50C0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33CF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6FE6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41C"/>
    <w:rsid w:val="00F879E2"/>
    <w:rsid w:val="00F90415"/>
    <w:rsid w:val="00F907F8"/>
    <w:rsid w:val="00F92194"/>
    <w:rsid w:val="00F9517F"/>
    <w:rsid w:val="00F9523E"/>
    <w:rsid w:val="00F9574F"/>
    <w:rsid w:val="00F96293"/>
    <w:rsid w:val="00FA0426"/>
    <w:rsid w:val="00FA2B7D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54E1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3EF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EE8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263EE8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63EE8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263EE8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63EE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93</Words>
  <Characters>532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4</cp:revision>
  <dcterms:created xsi:type="dcterms:W3CDTF">2018-07-21T11:42:00Z</dcterms:created>
  <dcterms:modified xsi:type="dcterms:W3CDTF">2018-08-04T06:45:00Z</dcterms:modified>
</cp:coreProperties>
</file>